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2FE" w:rsidRDefault="004342FE" w:rsidP="004D6D9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4342FE" w:rsidRDefault="004342FE" w:rsidP="004D6D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4342FE" w:rsidRDefault="004342FE" w:rsidP="004D6D9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4342FE" w:rsidRDefault="004342FE" w:rsidP="004D6D97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4342FE">
        <w:tc>
          <w:tcPr>
            <w:tcW w:w="1384" w:type="dxa"/>
            <w:vMerge w:val="restart"/>
            <w:vAlign w:val="center"/>
          </w:tcPr>
          <w:p w:rsidR="004342FE" w:rsidRDefault="004342FE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4342FE" w:rsidRDefault="004342FE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4342FE" w:rsidRDefault="004342FE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4342FE" w:rsidRDefault="004342FE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4342FE" w:rsidRDefault="004342FE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4342FE" w:rsidRDefault="004342FE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4342FE" w:rsidRDefault="004342FE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4342FE" w:rsidRDefault="004342FE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4342FE" w:rsidRDefault="004342FE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342FE">
        <w:tc>
          <w:tcPr>
            <w:tcW w:w="1384" w:type="dxa"/>
            <w:vMerge/>
            <w:vAlign w:val="center"/>
          </w:tcPr>
          <w:p w:rsidR="004342FE" w:rsidRDefault="004342FE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4342FE" w:rsidRDefault="004342FE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4342FE" w:rsidRPr="00DD17BA" w:rsidRDefault="004342FE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4342FE" w:rsidRPr="00DD17BA" w:rsidRDefault="004342FE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Вид собствен</w:t>
            </w:r>
          </w:p>
          <w:p w:rsidR="004342FE" w:rsidRPr="00DD17BA" w:rsidRDefault="004342FE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ности</w:t>
            </w:r>
          </w:p>
        </w:tc>
        <w:tc>
          <w:tcPr>
            <w:tcW w:w="1080" w:type="dxa"/>
            <w:vAlign w:val="center"/>
          </w:tcPr>
          <w:p w:rsidR="004342FE" w:rsidRPr="00DD17BA" w:rsidRDefault="004342FE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4342FE" w:rsidRPr="00DD17BA" w:rsidRDefault="004342FE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4342FE" w:rsidRPr="00DD17BA" w:rsidRDefault="004342FE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4342FE" w:rsidRPr="00DD17BA" w:rsidRDefault="004342FE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4342FE" w:rsidRPr="00DD17BA" w:rsidRDefault="004342FE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Страна располо</w:t>
            </w:r>
          </w:p>
          <w:p w:rsidR="004342FE" w:rsidRPr="00DD17BA" w:rsidRDefault="004342FE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жения</w:t>
            </w:r>
          </w:p>
        </w:tc>
        <w:tc>
          <w:tcPr>
            <w:tcW w:w="1740" w:type="dxa"/>
            <w:vMerge/>
            <w:vAlign w:val="center"/>
          </w:tcPr>
          <w:p w:rsidR="004342FE" w:rsidRDefault="004342FE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4342FE" w:rsidRDefault="004342FE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4342FE" w:rsidRDefault="004342FE">
            <w:pPr>
              <w:rPr>
                <w:lang w:eastAsia="en-US"/>
              </w:rPr>
            </w:pPr>
          </w:p>
        </w:tc>
      </w:tr>
      <w:tr w:rsidR="004342FE">
        <w:trPr>
          <w:trHeight w:val="2447"/>
        </w:trPr>
        <w:tc>
          <w:tcPr>
            <w:tcW w:w="1384" w:type="dxa"/>
          </w:tcPr>
          <w:p w:rsidR="004342FE" w:rsidRPr="00DD17BA" w:rsidRDefault="004342FE">
            <w:pPr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Перегримова Л.А.</w:t>
            </w:r>
          </w:p>
        </w:tc>
        <w:tc>
          <w:tcPr>
            <w:tcW w:w="1602" w:type="dxa"/>
          </w:tcPr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Директор МБОУ Коелгинской СОШ</w:t>
            </w:r>
          </w:p>
        </w:tc>
        <w:tc>
          <w:tcPr>
            <w:tcW w:w="1079" w:type="dxa"/>
          </w:tcPr>
          <w:p w:rsidR="004342FE" w:rsidRDefault="004342FE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4342FE" w:rsidRDefault="004342FE">
            <w:pPr>
              <w:rPr>
                <w:lang w:eastAsia="en-US"/>
              </w:rPr>
            </w:pPr>
          </w:p>
          <w:p w:rsidR="004342FE" w:rsidRDefault="004342FE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 для ведения</w:t>
            </w:r>
          </w:p>
          <w:p w:rsidR="004342FE" w:rsidRDefault="004342FE">
            <w:pPr>
              <w:rPr>
                <w:lang w:eastAsia="en-US"/>
              </w:rPr>
            </w:pPr>
            <w:r>
              <w:rPr>
                <w:lang w:eastAsia="en-US"/>
              </w:rPr>
              <w:t>подсобн</w:t>
            </w:r>
          </w:p>
          <w:p w:rsidR="004342FE" w:rsidRDefault="004342FE">
            <w:pPr>
              <w:rPr>
                <w:lang w:eastAsia="en-US"/>
              </w:rPr>
            </w:pPr>
            <w:r>
              <w:rPr>
                <w:lang w:eastAsia="en-US"/>
              </w:rPr>
              <w:t>хоз-ва</w:t>
            </w:r>
          </w:p>
        </w:tc>
        <w:tc>
          <w:tcPr>
            <w:tcW w:w="1080" w:type="dxa"/>
          </w:tcPr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Инди-видуальная</w:t>
            </w:r>
          </w:p>
          <w:p w:rsidR="004342FE" w:rsidRDefault="004342FE" w:rsidP="008A37A9">
            <w:pPr>
              <w:rPr>
                <w:color w:val="333333"/>
                <w:lang w:eastAsia="en-US"/>
              </w:rPr>
            </w:pPr>
          </w:p>
          <w:p w:rsidR="004342FE" w:rsidRPr="00DD17BA" w:rsidRDefault="004342FE" w:rsidP="008A37A9">
            <w:pPr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Инди-видуль-ная</w:t>
            </w:r>
          </w:p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35,4</w:t>
            </w:r>
          </w:p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</w:p>
          <w:p w:rsidR="004342FE" w:rsidRDefault="004342FE" w:rsidP="008A37A9">
            <w:pPr>
              <w:rPr>
                <w:color w:val="333333"/>
                <w:lang w:eastAsia="en-US"/>
              </w:rPr>
            </w:pPr>
          </w:p>
          <w:p w:rsidR="004342FE" w:rsidRPr="00DD17BA" w:rsidRDefault="004342FE" w:rsidP="008A37A9">
            <w:pPr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389</w:t>
            </w:r>
          </w:p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4342FE" w:rsidRDefault="004342FE" w:rsidP="00DD17BA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Россия</w:t>
            </w:r>
          </w:p>
          <w:p w:rsidR="004342FE" w:rsidRDefault="004342FE" w:rsidP="00DD17BA">
            <w:pPr>
              <w:jc w:val="center"/>
              <w:rPr>
                <w:color w:val="333333"/>
                <w:lang w:eastAsia="en-US"/>
              </w:rPr>
            </w:pPr>
          </w:p>
          <w:p w:rsidR="004342FE" w:rsidRDefault="004342FE" w:rsidP="00DD17BA">
            <w:pPr>
              <w:jc w:val="center"/>
              <w:rPr>
                <w:color w:val="333333"/>
                <w:lang w:eastAsia="en-US"/>
              </w:rPr>
            </w:pPr>
          </w:p>
          <w:p w:rsidR="004342FE" w:rsidRDefault="004342FE" w:rsidP="008A37A9">
            <w:pPr>
              <w:rPr>
                <w:color w:val="333333"/>
                <w:lang w:eastAsia="en-US"/>
              </w:rPr>
            </w:pPr>
          </w:p>
          <w:p w:rsidR="004342FE" w:rsidRPr="00DD17BA" w:rsidRDefault="004342FE" w:rsidP="008A37A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4342FE" w:rsidRDefault="004342FE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  <w:p w:rsidR="004342FE" w:rsidRDefault="004342FE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4342FE" w:rsidRDefault="004342FE">
            <w:pPr>
              <w:rPr>
                <w:lang w:eastAsia="en-US"/>
              </w:rPr>
            </w:pPr>
          </w:p>
          <w:p w:rsidR="004342FE" w:rsidRDefault="004342FE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63,9</w:t>
            </w:r>
          </w:p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627</w:t>
            </w:r>
          </w:p>
        </w:tc>
        <w:tc>
          <w:tcPr>
            <w:tcW w:w="1080" w:type="dxa"/>
          </w:tcPr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Россия</w:t>
            </w:r>
          </w:p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4342FE" w:rsidRDefault="004342FE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4342FE" w:rsidRPr="00DD17BA" w:rsidRDefault="004342FE">
            <w:pPr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664779,54</w:t>
            </w:r>
          </w:p>
        </w:tc>
        <w:tc>
          <w:tcPr>
            <w:tcW w:w="1740" w:type="dxa"/>
          </w:tcPr>
          <w:p w:rsidR="004342FE" w:rsidRPr="00DD17BA" w:rsidRDefault="004342FE">
            <w:pPr>
              <w:rPr>
                <w:color w:val="333333"/>
                <w:lang w:val="en-US" w:eastAsia="en-US"/>
              </w:rPr>
            </w:pPr>
          </w:p>
        </w:tc>
      </w:tr>
      <w:tr w:rsidR="004342FE">
        <w:trPr>
          <w:trHeight w:val="839"/>
        </w:trPr>
        <w:tc>
          <w:tcPr>
            <w:tcW w:w="1384" w:type="dxa"/>
          </w:tcPr>
          <w:p w:rsidR="004342FE" w:rsidRDefault="004342FE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4342FE" w:rsidRPr="00DD17BA" w:rsidRDefault="004342FE" w:rsidP="00DD17BA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4342FE" w:rsidRPr="00DD17BA" w:rsidRDefault="004342FE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4342FE" w:rsidRPr="00DD17BA" w:rsidRDefault="004342FE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342FE" w:rsidRPr="00DD17BA" w:rsidRDefault="004342FE">
            <w:pPr>
              <w:rPr>
                <w:color w:val="800000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800000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800000"/>
                <w:lang w:eastAsia="en-US"/>
              </w:rPr>
            </w:pPr>
          </w:p>
          <w:p w:rsidR="004342FE" w:rsidRPr="00DD17BA" w:rsidRDefault="004342FE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4342FE" w:rsidRPr="00DD17BA" w:rsidRDefault="004342FE">
            <w:pPr>
              <w:rPr>
                <w:color w:val="800000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800000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800000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800000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800000"/>
                <w:lang w:eastAsia="en-US"/>
              </w:rPr>
            </w:pPr>
          </w:p>
          <w:p w:rsidR="004342FE" w:rsidRPr="00DD17BA" w:rsidRDefault="004342FE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4342FE" w:rsidRPr="00DD17BA" w:rsidRDefault="004342FE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1)</w:t>
            </w:r>
          </w:p>
          <w:p w:rsidR="004342FE" w:rsidRPr="00DD17BA" w:rsidRDefault="004342FE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Квартира</w:t>
            </w:r>
          </w:p>
          <w:p w:rsidR="004342FE" w:rsidRPr="00DD17BA" w:rsidRDefault="004342FE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2) Земель</w:t>
            </w:r>
          </w:p>
          <w:p w:rsidR="004342FE" w:rsidRPr="00DD17BA" w:rsidRDefault="004342FE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ный</w:t>
            </w:r>
          </w:p>
          <w:p w:rsidR="004342FE" w:rsidRPr="00DD17BA" w:rsidRDefault="004342FE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участок</w:t>
            </w:r>
          </w:p>
        </w:tc>
        <w:tc>
          <w:tcPr>
            <w:tcW w:w="1080" w:type="dxa"/>
          </w:tcPr>
          <w:p w:rsidR="004342FE" w:rsidRPr="00DD17BA" w:rsidRDefault="004342FE" w:rsidP="00DD17BA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63,9</w:t>
            </w:r>
          </w:p>
          <w:p w:rsidR="004342FE" w:rsidRPr="00DD17BA" w:rsidRDefault="004342FE" w:rsidP="00DD17BA">
            <w:pPr>
              <w:jc w:val="center"/>
              <w:rPr>
                <w:color w:val="800000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800000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627</w:t>
            </w:r>
          </w:p>
        </w:tc>
        <w:tc>
          <w:tcPr>
            <w:tcW w:w="1080" w:type="dxa"/>
          </w:tcPr>
          <w:p w:rsidR="004342FE" w:rsidRPr="00DD17BA" w:rsidRDefault="004342FE" w:rsidP="00DD17BA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Россия</w:t>
            </w:r>
          </w:p>
          <w:p w:rsidR="004342FE" w:rsidRPr="00DD17BA" w:rsidRDefault="004342FE" w:rsidP="00DD17BA">
            <w:pPr>
              <w:jc w:val="center"/>
              <w:rPr>
                <w:color w:val="800000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800000"/>
                <w:lang w:eastAsia="en-US"/>
              </w:rPr>
            </w:pPr>
          </w:p>
          <w:p w:rsidR="004342FE" w:rsidRPr="00DD17BA" w:rsidRDefault="004342FE" w:rsidP="00DD17BA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4342FE" w:rsidRPr="00DD17BA" w:rsidRDefault="004342FE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Автомобиль легковой</w:t>
            </w:r>
          </w:p>
          <w:p w:rsidR="004342FE" w:rsidRPr="00DD17BA" w:rsidRDefault="004342FE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ВАЗ-2107</w:t>
            </w:r>
          </w:p>
        </w:tc>
        <w:tc>
          <w:tcPr>
            <w:tcW w:w="1740" w:type="dxa"/>
          </w:tcPr>
          <w:p w:rsidR="004342FE" w:rsidRPr="00DD17BA" w:rsidRDefault="004342FE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237379,08</w:t>
            </w:r>
          </w:p>
        </w:tc>
        <w:tc>
          <w:tcPr>
            <w:tcW w:w="1740" w:type="dxa"/>
          </w:tcPr>
          <w:p w:rsidR="004342FE" w:rsidRPr="00DD17BA" w:rsidRDefault="004342FE">
            <w:pPr>
              <w:rPr>
                <w:color w:val="800000"/>
                <w:lang w:eastAsia="en-US"/>
              </w:rPr>
            </w:pPr>
          </w:p>
        </w:tc>
      </w:tr>
    </w:tbl>
    <w:p w:rsidR="004342FE" w:rsidRDefault="004342FE" w:rsidP="004D6D97">
      <w:pPr>
        <w:rPr>
          <w:color w:val="800000"/>
        </w:rPr>
      </w:pPr>
    </w:p>
    <w:p w:rsidR="004342FE" w:rsidRDefault="004342FE" w:rsidP="004D6D97"/>
    <w:p w:rsidR="004342FE" w:rsidRDefault="004342FE"/>
    <w:sectPr w:rsidR="004342FE" w:rsidSect="004D6D9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6D97"/>
    <w:rsid w:val="000B3F75"/>
    <w:rsid w:val="001F4DB4"/>
    <w:rsid w:val="00250A9C"/>
    <w:rsid w:val="00350954"/>
    <w:rsid w:val="004342FE"/>
    <w:rsid w:val="004D6D97"/>
    <w:rsid w:val="004E1EB2"/>
    <w:rsid w:val="00697A0A"/>
    <w:rsid w:val="00787E68"/>
    <w:rsid w:val="008A37A9"/>
    <w:rsid w:val="008D58D5"/>
    <w:rsid w:val="009C5038"/>
    <w:rsid w:val="00B30670"/>
    <w:rsid w:val="00CA60E9"/>
    <w:rsid w:val="00D742BB"/>
    <w:rsid w:val="00DB2B5D"/>
    <w:rsid w:val="00DD17BA"/>
    <w:rsid w:val="00DF2E36"/>
    <w:rsid w:val="00E06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D9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D6D9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32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151</Words>
  <Characters>863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2014-05-08T04:48:00Z</dcterms:created>
  <dcterms:modified xsi:type="dcterms:W3CDTF">2014-05-19T12:54:00Z</dcterms:modified>
</cp:coreProperties>
</file>